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4B3E6E">
        <w:rPr>
          <w:rFonts w:ascii="Arial" w:hAnsi="Arial" w:cs="Arial"/>
          <w:b/>
          <w:caps/>
          <w:sz w:val="28"/>
          <w:szCs w:val="28"/>
        </w:rPr>
        <w:t>26</w:t>
      </w:r>
      <w:r w:rsidR="00E12385">
        <w:rPr>
          <w:rFonts w:ascii="Arial" w:hAnsi="Arial" w:cs="Arial"/>
          <w:b/>
          <w:caps/>
          <w:sz w:val="28"/>
          <w:szCs w:val="28"/>
        </w:rPr>
        <w:t>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F71D80">
        <w:rPr>
          <w:rFonts w:ascii="Arial" w:hAnsi="Arial" w:cs="Arial"/>
          <w:b/>
          <w:caps/>
          <w:sz w:val="28"/>
          <w:szCs w:val="28"/>
        </w:rPr>
        <w:t>18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1238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E12385">
              <w:rPr>
                <w:rFonts w:ascii="Arial" w:hAnsi="Arial" w:cs="Arial"/>
                <w:sz w:val="20"/>
                <w:szCs w:val="20"/>
              </w:rPr>
              <w:t>Solicita urgente reparo na pavimentação asfáltica da Rua Machado de Assis, defronte do nº 695, na Vila Zezé.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F71D8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40AD" w:rsidRDefault="003A77BE" w:rsidP="00F71D8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tomadas providências cabíveis visando </w:t>
      </w:r>
      <w:r w:rsidR="004B3E6E">
        <w:rPr>
          <w:rFonts w:ascii="Arial" w:hAnsi="Arial" w:cs="Arial"/>
        </w:rPr>
        <w:t>à</w:t>
      </w:r>
      <w:r w:rsidR="004B3E6E" w:rsidRPr="004B3E6E">
        <w:rPr>
          <w:rFonts w:ascii="Arial" w:hAnsi="Arial" w:cs="Arial"/>
        </w:rPr>
        <w:t xml:space="preserve"> </w:t>
      </w:r>
      <w:r w:rsidR="00E12385">
        <w:rPr>
          <w:rFonts w:ascii="Arial" w:hAnsi="Arial" w:cs="Arial"/>
        </w:rPr>
        <w:t>urgente realização de reparos na pavimentação asfáltica da Rua Machado de Assis, defronte do nº 695, na Vila Zezé.</w:t>
      </w:r>
    </w:p>
    <w:p w:rsidR="004B3E6E" w:rsidRDefault="00E12385" w:rsidP="00F71D8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Ocorre que o leito carroçável daquela movimentada via pública, em trecho de esquina, está comprometido pelo surgimento de um buraco em sua pavimentação (fotos anexas).</w:t>
      </w:r>
    </w:p>
    <w:p w:rsidR="00F71D80" w:rsidRDefault="00E12385" w:rsidP="00F71D8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Muito embora possa dar a impressão de que se trate de apenas um pequeno defeito na via, tal </w:t>
      </w:r>
      <w:r w:rsidR="00F71D80">
        <w:rPr>
          <w:rFonts w:ascii="Arial" w:hAnsi="Arial" w:cs="Arial"/>
        </w:rPr>
        <w:t>imperfeição, até mesmo pela posição em que está, significa imenso perigo, inclusive já tendo sido o motivo da recente queda de um motociclista, que por ali passava durante o período noturno.</w:t>
      </w:r>
    </w:p>
    <w:p w:rsidR="00E12385" w:rsidRPr="001840AD" w:rsidRDefault="00F71D80" w:rsidP="00F71D8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Aliás, à noite o caracterizado trecho tem iluminação reduzida, o que aumenta significativamente a chance de que pedestres, ciclistas e motociclistas não percebam a</w:t>
      </w:r>
      <w:r w:rsidR="00B11991">
        <w:rPr>
          <w:rFonts w:ascii="Arial" w:hAnsi="Arial" w:cs="Arial"/>
        </w:rPr>
        <w:t>quele buraco e ali se acidentem, razão pela qual insistimos na necessidade de que o local receba uma visita da equipe de manutenção viária.</w:t>
      </w:r>
    </w:p>
    <w:p w:rsidR="003A77BE" w:rsidRPr="001840AD" w:rsidRDefault="00F71D80" w:rsidP="00F71D8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</w:t>
      </w:r>
      <w:r w:rsidR="004B3E6E">
        <w:rPr>
          <w:rFonts w:ascii="Arial" w:hAnsi="Arial" w:cs="Arial"/>
        </w:rPr>
        <w:t>, n</w:t>
      </w:r>
      <w:r w:rsidR="003E188F" w:rsidRPr="001840AD">
        <w:rPr>
          <w:rFonts w:ascii="Arial" w:hAnsi="Arial" w:cs="Arial"/>
        </w:rPr>
        <w:t xml:space="preserve">a certeza </w:t>
      </w:r>
      <w:r>
        <w:rPr>
          <w:rFonts w:ascii="Arial" w:hAnsi="Arial" w:cs="Arial"/>
        </w:rPr>
        <w:t>de que a presente receberá especial e imediata atenção, subscrevemos</w:t>
      </w:r>
      <w:r w:rsidR="003E188F" w:rsidRPr="001840AD">
        <w:rPr>
          <w:rFonts w:ascii="Arial" w:hAnsi="Arial" w:cs="Arial"/>
        </w:rPr>
        <w:t xml:space="preserve"> agradecidos.</w:t>
      </w:r>
    </w:p>
    <w:p w:rsidR="001A4CC7" w:rsidRDefault="003A77BE" w:rsidP="00F71D80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4B3E6E">
        <w:rPr>
          <w:rFonts w:ascii="Arial" w:hAnsi="Arial" w:cs="Arial"/>
        </w:rPr>
        <w:t>7 de fevereiro de 2018</w:t>
      </w:r>
      <w:r w:rsidR="001A4CC7">
        <w:rPr>
          <w:rFonts w:ascii="Arial" w:hAnsi="Arial" w:cs="Arial"/>
        </w:rPr>
        <w:t>.</w:t>
      </w:r>
    </w:p>
    <w:p w:rsidR="001A4CC7" w:rsidRDefault="001A4CC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4CC7" w:rsidRDefault="001A4CC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4CC7" w:rsidRDefault="001A4CC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4CC7" w:rsidRPr="00A34F2C" w:rsidRDefault="001A4CC7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1A4CC7" w:rsidRDefault="001A4CC7" w:rsidP="004B3E6E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 w:rsidR="00F71D80">
        <w:rPr>
          <w:rFonts w:ascii="Arial" w:hAnsi="Arial" w:cs="Arial"/>
        </w:rPr>
        <w:t>–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F71D80" w:rsidRDefault="00F71D80" w:rsidP="004B3E6E">
      <w:pPr>
        <w:jc w:val="center"/>
        <w:rPr>
          <w:rFonts w:ascii="Arial" w:hAnsi="Arial" w:cs="Arial"/>
        </w:rPr>
      </w:pPr>
    </w:p>
    <w:p w:rsidR="00F71D80" w:rsidRDefault="0069798C" w:rsidP="004B3E6E">
      <w:pPr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 wp14:anchorId="72EDE0C3" wp14:editId="2AD4A0E9">
            <wp:simplePos x="0" y="0"/>
            <wp:positionH relativeFrom="column">
              <wp:posOffset>520065</wp:posOffset>
            </wp:positionH>
            <wp:positionV relativeFrom="paragraph">
              <wp:posOffset>99060</wp:posOffset>
            </wp:positionV>
            <wp:extent cx="4855845" cy="3952240"/>
            <wp:effectExtent l="19050" t="19050" r="20955" b="10160"/>
            <wp:wrapNone/>
            <wp:docPr id="3" name="Imagem 3" descr="C:\Users\Usuário\Documents\Trabalhos\bbdc152a-c2c1-4435-8513-3a8ae550fa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Documents\Trabalhos\bbdc152a-c2c1-4435-8513-3a8ae550fac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855845" cy="39522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0" locked="0" layoutInCell="1" allowOverlap="1" wp14:anchorId="26BEBDAC" wp14:editId="7E7F499F">
            <wp:simplePos x="0" y="0"/>
            <wp:positionH relativeFrom="column">
              <wp:posOffset>-22860</wp:posOffset>
            </wp:positionH>
            <wp:positionV relativeFrom="paragraph">
              <wp:posOffset>4518660</wp:posOffset>
            </wp:positionV>
            <wp:extent cx="6019200" cy="3391200"/>
            <wp:effectExtent l="19050" t="19050" r="19685" b="19050"/>
            <wp:wrapNone/>
            <wp:docPr id="5" name="Imagem 5" descr="C:\Users\Usuário\Documents\Trabalhos\81d92241-2192-4143-8e50-0e33cd9b83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Documents\Trabalhos\81d92241-2192-4143-8e50-0e33cd9b83e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200" cy="3391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71D80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086" w:rsidRDefault="00B21086">
      <w:r>
        <w:separator/>
      </w:r>
    </w:p>
  </w:endnote>
  <w:endnote w:type="continuationSeparator" w:id="0">
    <w:p w:rsidR="00B21086" w:rsidRDefault="00B2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086" w:rsidRDefault="00B21086">
      <w:r>
        <w:separator/>
      </w:r>
    </w:p>
  </w:footnote>
  <w:footnote w:type="continuationSeparator" w:id="0">
    <w:p w:rsidR="00B21086" w:rsidRDefault="00B21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F71D80">
      <w:rPr>
        <w:rFonts w:ascii="Arial" w:hAnsi="Arial" w:cs="Arial"/>
        <w:b/>
        <w:sz w:val="20"/>
        <w:szCs w:val="20"/>
        <w:u w:val="single"/>
      </w:rPr>
      <w:t>262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F71D80">
      <w:rPr>
        <w:rFonts w:ascii="Arial" w:hAnsi="Arial" w:cs="Arial"/>
        <w:b/>
        <w:sz w:val="20"/>
        <w:szCs w:val="20"/>
        <w:u w:val="single"/>
      </w:rPr>
      <w:t>8</w:t>
    </w:r>
    <w:r w:rsidR="001A4CC7">
      <w:rPr>
        <w:rFonts w:ascii="Arial" w:hAnsi="Arial" w:cs="Arial"/>
        <w:b/>
        <w:sz w:val="20"/>
        <w:szCs w:val="20"/>
        <w:u w:val="single"/>
      </w:rPr>
      <w:t xml:space="preserve"> - DR. RODRIGO SALOMON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9798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9798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B119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MOA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B119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MOA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B3E6E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MOA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B3E6E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MOA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2CD8"/>
    <w:rsid w:val="00024FD3"/>
    <w:rsid w:val="00034A23"/>
    <w:rsid w:val="00047EFF"/>
    <w:rsid w:val="00056288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A4CC7"/>
    <w:rsid w:val="001B0773"/>
    <w:rsid w:val="001E01CA"/>
    <w:rsid w:val="001F13C3"/>
    <w:rsid w:val="00204ED7"/>
    <w:rsid w:val="00212E2C"/>
    <w:rsid w:val="00230859"/>
    <w:rsid w:val="00253C82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3E6E"/>
    <w:rsid w:val="004C2C30"/>
    <w:rsid w:val="004C6C78"/>
    <w:rsid w:val="004E06ED"/>
    <w:rsid w:val="004E46DA"/>
    <w:rsid w:val="004F39E9"/>
    <w:rsid w:val="004F6604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9798C"/>
    <w:rsid w:val="006A370D"/>
    <w:rsid w:val="006B0B8E"/>
    <w:rsid w:val="006C59BC"/>
    <w:rsid w:val="006D6F7D"/>
    <w:rsid w:val="006E6581"/>
    <w:rsid w:val="006E7E66"/>
    <w:rsid w:val="006F4E64"/>
    <w:rsid w:val="006F7B0A"/>
    <w:rsid w:val="00715F74"/>
    <w:rsid w:val="00725E66"/>
    <w:rsid w:val="00727CDB"/>
    <w:rsid w:val="0073407F"/>
    <w:rsid w:val="00775A1B"/>
    <w:rsid w:val="007838DC"/>
    <w:rsid w:val="00784C0B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11991"/>
    <w:rsid w:val="00B21086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E50DD"/>
    <w:rsid w:val="00E0249F"/>
    <w:rsid w:val="00E07978"/>
    <w:rsid w:val="00E11F92"/>
    <w:rsid w:val="00E12385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1D80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FA268-B788-4E4E-BA19-99637ABC8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27</TotalTime>
  <Pages>2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Moacir Bento Sales Neto</cp:lastModifiedBy>
  <cp:revision>5</cp:revision>
  <cp:lastPrinted>2017-01-27T16:52:00Z</cp:lastPrinted>
  <dcterms:created xsi:type="dcterms:W3CDTF">2018-02-06T18:16:00Z</dcterms:created>
  <dcterms:modified xsi:type="dcterms:W3CDTF">2018-02-06T18:39:00Z</dcterms:modified>
</cp:coreProperties>
</file>